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การขอย้ายหรือเปลี่ยนแปลงสถานที่ขายเครื่องมือแพทย์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386CB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</w:t>
      </w:r>
      <w:r w:rsidR="00811D5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544C4A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การขอย้ายหรือเปลี่ยนแปลงสถานที่ขายเครื่องมือแพทย์</w:t>
      </w:r>
    </w:p>
    <w:p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386CB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</w:t>
      </w:r>
      <w:r w:rsidR="00811D5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BB5DA1">
        <w:tc>
          <w:tcPr>
            <w:tcW w:w="675" w:type="dxa"/>
          </w:tcPr>
          <w:p w:rsidR="00394708" w:rsidRPr="0087182F" w:rsidRDefault="00394708" w:rsidP="00BB5DA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BF3C6C" w:rsidP="00BF3C6C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.2551</w:t>
            </w:r>
          </w:p>
        </w:tc>
      </w:tr>
      <w:tr w:rsidR="0087182F" w:rsidRPr="0087182F" w:rsidTr="00BB5DA1">
        <w:tc>
          <w:tcPr>
            <w:tcW w:w="675" w:type="dxa"/>
          </w:tcPr>
          <w:p w:rsidR="00394708" w:rsidRPr="0087182F" w:rsidRDefault="00394708" w:rsidP="00BB5DA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9A5B51" w:rsidP="009A5B5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กฎกระทรวงกำหนดค่าธรรมเนียมเกี่ยวกับเครื่องมือแพทย์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๒๕๕๒</w:t>
            </w:r>
          </w:p>
        </w:tc>
      </w:tr>
      <w:tr w:rsidR="0087182F" w:rsidRPr="0087182F" w:rsidTr="00BB5DA1">
        <w:tc>
          <w:tcPr>
            <w:tcW w:w="675" w:type="dxa"/>
          </w:tcPr>
          <w:p w:rsidR="00394708" w:rsidRPr="0087182F" w:rsidRDefault="00394708" w:rsidP="00BB5DA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9A5B51" w:rsidP="00BF3C6C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 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  <w:tr w:rsidR="0087182F" w:rsidRPr="0087182F" w:rsidTr="00BB5DA1">
        <w:tc>
          <w:tcPr>
            <w:tcW w:w="675" w:type="dxa"/>
          </w:tcPr>
          <w:p w:rsidR="00394708" w:rsidRPr="0087182F" w:rsidRDefault="00394708" w:rsidP="00BB5DA1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BF3C6C" w:rsidP="00BF3C6C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ประกาศสำนักงานคณะกรรมการอาหารและยา เรื่อง กำหนดแบบตามกฎกระทรวงการขออนุญาตและการออกใบอนุญาตขายเครื่องมือแพทย์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</w:tbl>
    <w:p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5B11B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ส่วนกลาง,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กำหนดระยะเวลาการปฏิบัติราชการเพื่อบริการประชาชน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386CBC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0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386CBC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การขอย้ายหรือเปลี่ยนแปลงสถานที่ขายเครื่องมือแพทย์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11D5E" w:rsidRPr="000C2AAC" w:rsidTr="007C70D5">
        <w:tc>
          <w:tcPr>
            <w:tcW w:w="675" w:type="dxa"/>
          </w:tcPr>
          <w:p w:rsidR="00811D5E" w:rsidRPr="000C2AAC" w:rsidRDefault="00811D5E" w:rsidP="007C70D5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11D5E" w:rsidRPr="00E540FF" w:rsidRDefault="00811D5E" w:rsidP="007C70D5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      </w:r>
            <w: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 xml:space="preserve">แพร่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/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lang w:bidi="th-TH"/>
              </w:rPr>
              <w:t>OSSC</w:t>
            </w:r>
          </w:p>
          <w:p w:rsidR="00811D5E" w:rsidRPr="00E540FF" w:rsidRDefault="00811D5E" w:rsidP="007C70D5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E540FF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) </w:t>
            </w:r>
          </w:p>
          <w:p w:rsidR="00811D5E" w:rsidRPr="000C2AAC" w:rsidRDefault="00811D5E" w:rsidP="007C70D5">
            <w:pPr>
              <w:spacing w:after="160" w:line="259" w:lineRule="auto"/>
              <w:rPr>
                <w:rFonts w:asciiTheme="minorBidi" w:hAnsiTheme="minorBidi"/>
                <w:iCs/>
                <w:sz w:val="32"/>
                <w:szCs w:val="32"/>
              </w:rPr>
            </w:pP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08:30 - 16:30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. 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)</w:t>
            </w:r>
          </w:p>
        </w:tc>
      </w:tr>
    </w:tbl>
    <w:p w:rsidR="008E2900" w:rsidRPr="00811D5E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BF3C6C" w:rsidRDefault="00BF3C6C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รับอนุญาตขายเครื่องมือแพทย์ผู้ใดประสงค์จะย้ายหรือเปลี่ยนแปลงสถานที่ขายเครื่องมือแพทย์หรือสถานที่เก็บรักษาเครื่องมือแพทย์ที่ได้รับอนุญาตไว้แล้ว ให้ยื่นคำขอย้ายหรือเปลี่ยนแปลงสถานที่ต่อผู้อนุญาต</w:t>
      </w:r>
    </w:p>
    <w:p w:rsidR="00386CBC" w:rsidRDefault="00BF3C6C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 w:cs="Cordia New"/>
          <w:noProof/>
          <w:sz w:val="32"/>
          <w:szCs w:val="32"/>
          <w:lang w:bidi="th-TH"/>
        </w:rPr>
        <w:tab/>
      </w:r>
      <w:r>
        <w:rPr>
          <w:rFonts w:asciiTheme="minorBidi" w:hAnsiTheme="minorBidi" w:cs="Cordia New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ผู้รับอนุญาตขายเครื่องมือแพทย์ได้ย้ายหรือเปลี่ยนแปลงสถานที่ขายเครื่องมือแพทย์หรือสถานที่เก็บรักษาเครื่องมือแพทย์ไปจากสถานที่ที่ได้รับอนุญาตเป็นการชั่วคราวเพราะมีเหตุจำเป็นเร่งด่วนอันไม่อาจดำเนินการขออนุญาตได้ ให้แจ้งเป็นหนังสือต่อผู้อนุญาตภายใน</w:t>
      </w:r>
      <w:r w:rsidR="009A5B5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15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="009A5B5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(สิบห้าวัน)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นับแต่วันที่ย้ายหรือเปลี่ยนแปลงสถานที่ และให้ถือว่าสถานที่ที่ย้ายหรือเปลี่ยนแปลงสถานที่ แล้วให้ดำเนินการยื่นคำขอภายใน</w:t>
      </w:r>
      <w:r w:rsidR="009A5B5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90 วัน 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เก้าสิบวัน</w:t>
      </w:r>
      <w:r w:rsidR="009A5B5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นับแต่วันที่แจ้งการย้ายหรือเปลี่ยนแปลงสถานที่</w:t>
      </w:r>
    </w:p>
    <w:p w:rsidR="00702928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หน้าที่ของผู้ยื่นคำขอ</w:t>
      </w:r>
      <w:r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ผู้มาติดต่อ ต้องปฏิบัติ</w:t>
      </w:r>
    </w:p>
    <w:p w:rsidR="00702928" w:rsidRDefault="00702928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ต้องมีความรู้ ความเข้าใจ และศึกษาข้อมูลรายละเอียดเอกสารหลักฐาน ตลอดจนข้อกำหนดตามกฎหมายที่เกี่ยวข้องกับเครื่องมือแพทย์ที่จะยื่นคำขอฯ อย่างเข้าใจ ชัดเจน</w:t>
      </w:r>
    </w:p>
    <w:p w:rsidR="00702928" w:rsidRDefault="00702928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ต้องจัดทำและจัดเตรียมเอกสารหลักฐานตามข้อกำหนดของแบบคำขอ</w:t>
      </w:r>
    </w:p>
    <w:p w:rsidR="00702928" w:rsidRDefault="00702928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ตรวจสอบเอกสารและให้ข้อมูลรายละเอียดของเครื่องมือแพทย์ที่ประสงค์จะยื่นคำขอตามแบบตรวจรับคำขอ</w:t>
      </w:r>
    </w:p>
    <w:p w:rsidR="00575FAF" w:rsidRDefault="00702928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ชี้แจงให้ข้อมูลรายละเอียดเอกสารหลักฐานที่เกี่ยวข้องกับเครื่องมือแพทย์ที่ประสงค์จะยื่นคำขอต่อเจ้าหน้าที่ได้อย่างเข้าใจ ชัดเจน ครบถ้วน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BF3C6C">
        <w:tc>
          <w:tcPr>
            <w:tcW w:w="675" w:type="dxa"/>
          </w:tcPr>
          <w:p w:rsidR="00313D38" w:rsidRPr="00AC4ACB" w:rsidRDefault="00313D38" w:rsidP="00BF3C6C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811D5E" w:rsidRDefault="00313D38" w:rsidP="00313D38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ผู้ยื่นคำขอติดต่อขอพบเจ้าหน้าที่ ณ</w:t>
            </w:r>
            <w:r w:rsidR="00B045F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86CB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</w:t>
            </w:r>
            <w:r w:rsidR="00386CB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ละตรวจสอบเอกสารให้ถูกต้อง ครบถ้วน ตามหลักเกณฑ์และเงื่อนไข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ชำระค่าธรรมเนียมคำ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ขอที่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B045FA" w:rsidP="00B045F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86CBC" w:rsidRPr="000C2AAC" w:rsidRDefault="00386CBC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กรณีคำขอไม่ถูกต้องหรือเอกสารไม่ครบถ้วน เจ้าหน้าที่แจ้งผู้ยื่นคำขอแก้ไขหรือยื่นเอกสารเพิ่มเติมในขณะนั้น หากผู้ยื่นคำขอไม่สามารถ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แก้ไขหรือยื่นเอกสารหลักฐานเพิ่มเติมได้ในขณะนั้น เจ้าหน้าที่ทำบันทึกความบกพร่องและรายการเอกสารหรือหลักฐานที่จะต้องยื่นเพิ่มเติมพร้อมทั้งกำหนดระยะเวลาที่ผู้ยื่นคำขอจะต้องดำเนินการแก้ไขหรือยื่นเอกสารหลักฐานเพิ่มเติมไว้ในแบบบันทึกความบกพร่อง โดยเจ้าหน้าที่และผู้ยื่นคำขอลงนามไว้ในบันทึกนั้น และมอบสำเนาบันทึกความบกพร่องดังกล่าวให้กับผู้ยื่นคำขอ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BF3C6C">
        <w:tc>
          <w:tcPr>
            <w:tcW w:w="675" w:type="dxa"/>
          </w:tcPr>
          <w:p w:rsidR="00313D38" w:rsidRPr="00AC4ACB" w:rsidRDefault="00313D38" w:rsidP="00BF3C6C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เจ้าหน้าที่พิจารณาคำขอพร้อมบันทึกข้อมูลและจัดทำบันทึกเสนอ</w:t>
            </w:r>
            <w:r w:rsidR="00386CB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เพื่อออก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ตรวจสถานที่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B045FA" w:rsidRDefault="00B045FA" w:rsidP="00452B6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sz w:val="32"/>
                <w:szCs w:val="32"/>
              </w:rPr>
              <w:lastRenderedPageBreak/>
              <w:t xml:space="preserve">30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86CBC" w:rsidRPr="000C2AAC" w:rsidRDefault="00386CBC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0C2AAC" w:rsidTr="00BF3C6C">
        <w:tc>
          <w:tcPr>
            <w:tcW w:w="675" w:type="dxa"/>
          </w:tcPr>
          <w:p w:rsidR="00313D38" w:rsidRPr="00AC4ACB" w:rsidRDefault="00313D38" w:rsidP="00BF3C6C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เจ้าหน้าที่รับเรื่องตรวจสถานที่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พร้อมแจ้งผู้ประกอบการให้แก้ไขสถานที่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แบบแปลนให้ถูกต้อง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5609A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386CBC" w:rsidRPr="000C2AAC" w:rsidRDefault="00386CBC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การตรวจสถานที่พิจารณาจากภาพถ่าย กรณีมีข้อสงสัยจะดำเนินการตรวจจากสถานที่จริง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BF3C6C">
        <w:tc>
          <w:tcPr>
            <w:tcW w:w="675" w:type="dxa"/>
          </w:tcPr>
          <w:p w:rsidR="00313D38" w:rsidRPr="00AC4ACB" w:rsidRDefault="00313D38" w:rsidP="00BF3C6C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เจ้าหน้าที่ตรวจผลการตรวจสอบสถานที่พร้อมบันทึกข้อมูลและออกใบแนบท้ายใบอนุญาตขายเครื่องมือแพทย์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B045FA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1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386CBC" w:rsidRPr="000C2AAC" w:rsidRDefault="00386CBC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811D5E" w:rsidRPr="000C2AAC" w:rsidTr="00BF3C6C">
        <w:tc>
          <w:tcPr>
            <w:tcW w:w="675" w:type="dxa"/>
          </w:tcPr>
          <w:p w:rsidR="00811D5E" w:rsidRPr="00AC4ACB" w:rsidRDefault="00811D5E" w:rsidP="00BF3C6C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11D5E" w:rsidRPr="00AC4ACB" w:rsidRDefault="00811D5E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811D5E" w:rsidRPr="00AC4ACB" w:rsidRDefault="00811D5E" w:rsidP="007C70D5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811D5E" w:rsidRPr="000C2AAC" w:rsidRDefault="00811D5E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:rsidR="00811D5E" w:rsidRPr="000C2AAC" w:rsidRDefault="00811D5E" w:rsidP="007C70D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811D5E" w:rsidRPr="000C2AAC" w:rsidRDefault="00811D5E" w:rsidP="007C70D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811D5E" w:rsidRPr="000C2AAC" w:rsidRDefault="00811D5E" w:rsidP="007C70D5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:rsidR="00811D5E" w:rsidRPr="000C2AAC" w:rsidRDefault="00811D5E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BF3C6C">
        <w:tc>
          <w:tcPr>
            <w:tcW w:w="675" w:type="dxa"/>
          </w:tcPr>
          <w:p w:rsidR="00313D38" w:rsidRPr="00AC4ACB" w:rsidRDefault="00313D38" w:rsidP="00BF3C6C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ผู้ยื่นคำขอนำ</w:t>
            </w:r>
            <w:r w:rsidR="00B045FA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ใบเสร็จรับเงิน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มาแสดงเพื่อขอรับใบอนุญาตขายจากเจ้าหน้าที่</w:t>
            </w:r>
            <w:r w:rsidR="00386CB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86CBC" w:rsidRPr="000C2AAC" w:rsidRDefault="00386CBC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ระยะเวลาขึ้นกับการดำเนินการของผู้ยื่นคำขอ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B045FA" w:rsidRDefault="00B045FA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35609A" w:rsidRPr="000C2AAC" w:rsidRDefault="0035609A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35609A" w:rsidP="00452B6B">
            <w:pPr>
              <w:rPr>
                <w:rFonts w:asciiTheme="minorBidi" w:hAnsiTheme="minorBidi" w:hint="cs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559" w:type="dxa"/>
          </w:tcPr>
          <w:p w:rsidR="00452B6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BB5DA1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BB5DA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BB5DA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BB5DA1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ใบควบคุมกระบวนงานการย้าย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เปลี่ยนแปลงสถานที่ขายเครื่องมือแพทย์</w:t>
            </w:r>
          </w:p>
        </w:tc>
        <w:tc>
          <w:tcPr>
            <w:tcW w:w="1843" w:type="dxa"/>
          </w:tcPr>
          <w:p w:rsidR="00AC4ACB" w:rsidRPr="000C2AAC" w:rsidRDefault="00386CBC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แบบตรวจรับคำขอย้าย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เปลี่ยนแปลงสถานที่ขายเครื่องมือแพทย์</w:t>
            </w:r>
          </w:p>
        </w:tc>
        <w:tc>
          <w:tcPr>
            <w:tcW w:w="1843" w:type="dxa"/>
          </w:tcPr>
          <w:p w:rsidR="00386CBC" w:rsidRPr="000C2AAC" w:rsidRDefault="00386CBC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คำขอย้าย เปลี่ยนแปลงสถานที่ขายเครื่องมือแพทย์หรือสถานที่เก็บเครื่องมือแพทย์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</w:t>
            </w:r>
          </w:p>
        </w:tc>
        <w:tc>
          <w:tcPr>
            <w:tcW w:w="1843" w:type="dxa"/>
          </w:tcPr>
          <w:p w:rsidR="00386CBC" w:rsidRPr="000C2AAC" w:rsidRDefault="00386CBC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ใบอนุญาตขายเครื่องมือแพทย์ หรือใบแทน</w:t>
            </w:r>
          </w:p>
        </w:tc>
        <w:tc>
          <w:tcPr>
            <w:tcW w:w="1843" w:type="dxa"/>
          </w:tcPr>
          <w:p w:rsidR="00386CBC" w:rsidRPr="000C2AAC" w:rsidRDefault="00386CBC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หนังสือมอบอำนาจเป็นผู้ยื่นคำขอใบอนุญาตขาย</w:t>
            </w:r>
          </w:p>
        </w:tc>
        <w:tc>
          <w:tcPr>
            <w:tcW w:w="1843" w:type="dxa"/>
          </w:tcPr>
          <w:p w:rsidR="00386CBC" w:rsidRPr="000C2AAC" w:rsidRDefault="00386CBC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กรณีใช้สำเนาหนังสือมอบอำนาจเป็นผู้ยื่นคำขอ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จะต้องลายเซนต์ของเจ้าหน้าที่กำกับ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หนังสือมอบอำนาจยังไม่หมดอายุ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B045FA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บัตรประจำตัวประชาชนและทะเบียนบ้าน</w:t>
            </w:r>
          </w:p>
        </w:tc>
        <w:tc>
          <w:tcPr>
            <w:tcW w:w="1843" w:type="dxa"/>
          </w:tcPr>
          <w:p w:rsidR="0035609A" w:rsidRPr="0035609A" w:rsidRDefault="0035609A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ง กระทรวงมหาดไทย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ผู้มอบอำนาจและผู้รับมอบอำนาจ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แสดงที่ตั้งของสถานที่ขายเครื่องมือแพย์หรือสถานที่เก็บเครื่องมือแพย์แห่งใหม่และสิ่งปลูกสร้างที่อยู่บริษัทใกล้เคียง</w:t>
            </w:r>
          </w:p>
        </w:tc>
        <w:tc>
          <w:tcPr>
            <w:tcW w:w="1843" w:type="dxa"/>
          </w:tcPr>
          <w:p w:rsidR="00386CBC" w:rsidRPr="000C2AAC" w:rsidRDefault="00386CBC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แผนผังภายในบริเวณสถานที่ขายเครื่องมือแพทย์หรือ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สถานที่เก็บเครื่องมือแพทย์แห่งใหม่</w:t>
            </w:r>
          </w:p>
        </w:tc>
        <w:tc>
          <w:tcPr>
            <w:tcW w:w="1843" w:type="dxa"/>
          </w:tcPr>
          <w:p w:rsidR="00386CBC" w:rsidRPr="000C2AAC" w:rsidRDefault="00386CBC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ถูกต้องตามมาตราส่วน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รูปถ่ายสถานที่ขายเครื่องมือแพทย์หรือสถานที่เก็บเครื่องมือแพทย์แห่งใหม่</w:t>
            </w:r>
          </w:p>
        </w:tc>
        <w:tc>
          <w:tcPr>
            <w:tcW w:w="1843" w:type="dxa"/>
          </w:tcPr>
          <w:p w:rsidR="00386CBC" w:rsidRPr="000C2AAC" w:rsidRDefault="00386CBC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1D5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BF3C6C">
        <w:tc>
          <w:tcPr>
            <w:tcW w:w="675" w:type="dxa"/>
          </w:tcPr>
          <w:p w:rsidR="00AC4ACB" w:rsidRPr="000C2AAC" w:rsidRDefault="00AC4ACB" w:rsidP="00BF3C6C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ทะเบียนบ้านของสถานที่ขายเครื่องมือแพทย์หรือสถานที่เก็บเครื่องมือแพทย์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DA35E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BB5DA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Default="00A13B6C" w:rsidP="00BB5DA1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คำขอย้าย หรือเปลี่ยนแปลงสถานที่ขายเครื่องมือแพทย์</w:t>
            </w:r>
          </w:p>
          <w:p w:rsidR="00D3772B" w:rsidRPr="000C2AAC" w:rsidRDefault="0035609A" w:rsidP="00BB5DA1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ค่าธรรมเนียม     </w:t>
            </w:r>
            <w:r w:rsidR="00D3772B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100 </w:t>
            </w:r>
            <w:r w:rsidR="00D3772B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="00D3772B">
              <w:rPr>
                <w:rFonts w:asciiTheme="minorBidi" w:hAnsiTheme="minorBidi" w:cs="Cordia New" w:hint="cs"/>
                <w:b/>
                <w:bCs/>
                <w:noProof/>
                <w:sz w:val="32"/>
                <w:szCs w:val="32"/>
                <w:cs/>
                <w:lang w:bidi="th-TH"/>
              </w:rPr>
              <w:t>(</w:t>
            </w:r>
            <w:r w:rsidR="00D3772B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หนึ่งร้อยบาทถ้วน)</w:t>
            </w:r>
          </w:p>
          <w:p w:rsidR="0035609A" w:rsidRDefault="00B509FC" w:rsidP="0035609A">
            <w:pP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35609A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35609A" w:rsidRPr="008149C3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9F658B" w:rsidRDefault="0035609A" w:rsidP="003560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lang w:bidi="th-TH"/>
              </w:rPr>
              <w:t xml:space="preserve">              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35609A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35609A" w:rsidRPr="00ED5246" w:rsidRDefault="0035609A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35609A" w:rsidRPr="00ED5246" w:rsidRDefault="0035609A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35609A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35609A" w:rsidRPr="00ED5246" w:rsidRDefault="0035609A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35609A" w:rsidRPr="00ED5246" w:rsidRDefault="0035609A" w:rsidP="007C70D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35609A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35609A" w:rsidRPr="00ED5246" w:rsidRDefault="0035609A" w:rsidP="007C70D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35609A" w:rsidRPr="00ED5246" w:rsidRDefault="0035609A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35609A" w:rsidRPr="000C2AAC" w:rsidRDefault="0035609A" w:rsidP="0035609A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BB5DA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BF3C6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แผนที่ตั้ง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BB5DA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BF3C6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การจัดทำป้าย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BB5DA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BF3C6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ขั้นตอนการยื่นคำขออนุญาตขายเครื่องมือแพทย์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5B11B5" w:rsidP="005B11B5">
      <w:pPr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41399">
        <w:rPr>
          <w:rFonts w:ascii="Cordia New" w:hAnsi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>
        <w:rPr>
          <w:rFonts w:asciiTheme="minorBidi" w:hAnsiTheme="minorBidi"/>
          <w:sz w:val="32"/>
          <w:szCs w:val="32"/>
          <w:lang w:bidi="th-TH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bidi="th-TH"/>
        </w:rPr>
        <w:t>ไม่รวมระยะเวลารอผู้ประกอบการแก้ไขปรับปรุงสถานที่หรือส่งเอกสารเพิ่มเติม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9A5B51" w:rsidRDefault="009A5B51">
      <w:pPr>
        <w:rPr>
          <w:rFonts w:asciiTheme="minorBidi" w:hAnsiTheme="minorBidi"/>
          <w:color w:val="0D0D0D" w:themeColor="text1" w:themeTint="F2"/>
          <w:cs/>
          <w:lang w:bidi="th-TH"/>
        </w:rPr>
      </w:pPr>
      <w:r>
        <w:rPr>
          <w:rFonts w:asciiTheme="minorBidi" w:hAnsiTheme="minorBidi"/>
          <w:color w:val="0D0D0D" w:themeColor="text1" w:themeTint="F2"/>
          <w:cs/>
          <w:lang w:bidi="th-TH"/>
        </w:rPr>
        <w:br w:type="page"/>
      </w:r>
    </w:p>
    <w:p w:rsidR="005B11B5" w:rsidRDefault="005B11B5" w:rsidP="005B11B5">
      <w:pPr>
        <w:jc w:val="center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lastRenderedPageBreak/>
        <w:t>วิธีการยื่นคำขอเกี่ยวกับ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</w:t>
      </w: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ย้ายหรือเปลี่ยนแปลงสถานที่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ขายเครื่องมือแพทย์</w:t>
      </w:r>
    </w:p>
    <w:p w:rsidR="003F4A0D" w:rsidRPr="000C2AAC" w:rsidRDefault="0035609A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320.2pt;margin-top:407pt;width:169.4pt;height:50.9pt;z-index:251671552;mso-width-relative:margin;mso-height-relative:margin">
            <v:textbox>
              <w:txbxContent>
                <w:p w:rsidR="005B11B5" w:rsidRDefault="005B11B5" w:rsidP="005B11B5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>5)เจ้าหน้าที่พิจารณาอนุญาต/ไม่อนุญาต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421.5pt;margin-top:367.7pt;width:0;height:33.1pt;z-index:251682816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69" type="#_x0000_t202" style="position:absolute;left:0;text-align:left;margin-left:308.25pt;margin-top:312.8pt;width:201.95pt;height:47.15pt;z-index:251662336;mso-width-percent:400;mso-width-percent:400;mso-width-relative:margin;mso-height-relative:margin">
            <v:textbox style="mso-next-textbox:#_x0000_s1069">
              <w:txbxContent>
                <w:p w:rsidR="005B11B5" w:rsidRPr="00052F03" w:rsidRDefault="005B11B5" w:rsidP="005B11B5">
                  <w:pPr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4)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จัดทำบันทึกเสนอกลุ่มกำกับดูแลเพื่อตรวจสถานที่</w:t>
                  </w:r>
                </w:p>
                <w:p w:rsidR="005B11B5" w:rsidRPr="00052F03" w:rsidRDefault="005B11B5" w:rsidP="005B11B5">
                  <w:pPr>
                    <w:rPr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97" type="#_x0000_t32" style="position:absolute;left:0;text-align:left;margin-left:164.9pt;margin-top:409.15pt;width:35.8pt;height:0;z-index:251691008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96" type="#_x0000_t202" style="position:absolute;left:0;text-align:left;margin-left:-21.6pt;margin-top:637.75pt;width:324.55pt;height:77.8pt;z-index:251689984;mso-height-percent:200;mso-height-percent:200;mso-width-relative:margin;mso-height-relative:margin" strokecolor="#375623 [1609]">
            <v:textbox style="mso-fit-shape-to-text:t">
              <w:txbxContent>
                <w:p w:rsidR="005B11B5" w:rsidRPr="00C21318" w:rsidRDefault="005B11B5" w:rsidP="005B11B5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5B11B5" w:rsidRPr="00C21318" w:rsidRDefault="005B11B5" w:rsidP="005B11B5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95" type="#_x0000_t32" style="position:absolute;left:0;text-align:left;margin-left:421.5pt;margin-top:114.4pt;width:0;height:50.25pt;z-index:251688960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94" type="#_x0000_t32" style="position:absolute;left:0;text-align:left;margin-left:97.5pt;margin-top:118.9pt;width:0;height:32.25pt;z-index:251687936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93" type="#_x0000_t32" style="position:absolute;left:0;text-align:left;margin-left:367.85pt;margin-top:114.4pt;width:53.65pt;height:0;z-index:251686912" o:connectortype="straight"/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92" type="#_x0000_t32" style="position:absolute;left:0;text-align:left;margin-left:97.5pt;margin-top:118.15pt;width:67.4pt;height:.75pt;flip:x;z-index:251685888" o:connectortype="straight"/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91" type="#_x0000_t32" style="position:absolute;left:0;text-align:left;margin-left:430.5pt;margin-top:570.4pt;width:0;height:32.25pt;z-index:251684864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90" type="#_x0000_t32" style="position:absolute;left:0;text-align:left;margin-left:430.5pt;margin-top:468.4pt;width:0;height:33.75pt;z-index:251683840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88" type="#_x0000_t32" style="position:absolute;left:0;text-align:left;margin-left:430.5pt;margin-top:260.25pt;width:0;height:47.65pt;z-index:251681792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87" type="#_x0000_t32" style="position:absolute;left:0;text-align:left;margin-left:258pt;margin-top:151.15pt;width:0;height:237pt;flip:y;z-index:251680768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86" type="#_x0000_t32" style="position:absolute;left:0;text-align:left;margin-left:61.5pt;margin-top:502.15pt;width:0;height:36pt;z-index:251679744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85" type="#_x0000_t32" style="position:absolute;left:0;text-align:left;margin-left:61.5pt;margin-top:437.7pt;width:0;height:20.2pt;z-index:251678720" o:connectortype="straight"/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84" type="#_x0000_t32" style="position:absolute;left:0;text-align:left;margin-left:61.5pt;margin-top:343.9pt;width:0;height:44.25pt;z-index:251677696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83" type="#_x0000_t32" style="position:absolute;left:0;text-align:left;margin-left:61.5pt;margin-top:260.25pt;width:0;height:32.65pt;z-index:251676672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82" type="#_x0000_t32" style="position:absolute;left:0;text-align:left;margin-left:262.5pt;margin-top:61.65pt;width:0;height:27.25pt;z-index:251675648" o:connectortype="straight">
            <v:stroke endarrow="block"/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81" type="#_x0000_t202" style="position:absolute;left:0;text-align:left;margin-left:-22pt;margin-top:597.4pt;width:196.75pt;height:28.3pt;z-index:251674624;mso-width-relative:margin;mso-height-relative:margin">
            <v:textbox style="mso-next-textbox:#_x0000_s1081">
              <w:txbxContent>
                <w:p w:rsidR="005B11B5" w:rsidRDefault="005B11B5" w:rsidP="005B11B5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สรุป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6 ขั้นตอน รวมระยะเวลาดำเนินการ 10 วัน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80" type="#_x0000_t202" style="position:absolute;left:0;text-align:left;margin-left:320.2pt;margin-top:606.4pt;width:175.55pt;height:67.85pt;z-index:251673600;mso-width-relative:margin;mso-height-relative:margin">
            <v:textbox style="mso-next-textbox:#_x0000_s1080">
              <w:txbxContent>
                <w:p w:rsidR="005B11B5" w:rsidRDefault="005B11B5" w:rsidP="005B11B5">
                  <w:pPr>
                    <w:rPr>
                      <w:szCs w:val="28"/>
                      <w:cs/>
                      <w:lang w:bidi="th-TH"/>
                    </w:rPr>
                  </w:pPr>
                  <w:r w:rsidRPr="005B11B5">
                    <w:rPr>
                      <w:rFonts w:asciiTheme="minorBidi" w:hAnsiTheme="minorBidi"/>
                      <w:sz w:val="28"/>
                      <w:szCs w:val="28"/>
                    </w:rPr>
                    <w:t>6.</w:t>
                  </w:r>
                  <w:r>
                    <w:rPr>
                      <w:szCs w:val="28"/>
                    </w:rPr>
                    <w:t xml:space="preserve">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มื่อครบระยะเวลาดำเนินการให้ผู้ยื่นนำใบเสร็จรับเงินยื่นติดต่อขอรับใบอนุญาตขายเครื่องมือแพทย์กับเจ้าหน้าที่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79" type="#_x0000_t202" style="position:absolute;left:0;text-align:left;margin-left:316.1pt;margin-top:502.15pt;width:197.7pt;height:68.25pt;z-index:251672576;mso-width-relative:margin;mso-height-relative:margin">
            <v:textbox style="mso-next-textbox:#_x0000_s1079">
              <w:txbxContent>
                <w:p w:rsidR="005B11B5" w:rsidRPr="00B164C2" w:rsidRDefault="005B11B5" w:rsidP="005B11B5">
                  <w:pPr>
                    <w:spacing w:after="0" w:line="240" w:lineRule="auto"/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 w:hint="cs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 xml:space="preserve">5.1 </w:t>
                  </w:r>
                  <w:r w:rsidRPr="00B164C2"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แจ้งผลเมื่อพิจารณาแล้วเสร็จ หากล่าช</w:t>
                  </w:r>
                  <w:bookmarkStart w:id="0" w:name="_GoBack"/>
                  <w:r w:rsidRPr="00B164C2"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้ากว่าระยะเวลาที่คู่มือกำหนด จะแจ้งเห</w:t>
                  </w:r>
                  <w:bookmarkEnd w:id="0"/>
                  <w:r w:rsidRPr="00B164C2"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ตุแห่งความล่าช้าทุก 7 วันจนกว่าจะพิจารณาแล้วเสร็จ</w:t>
                  </w:r>
                </w:p>
                <w:p w:rsidR="005B11B5" w:rsidRPr="00B164C2" w:rsidRDefault="005B11B5" w:rsidP="005B11B5">
                  <w:pPr>
                    <w:rPr>
                      <w:rFonts w:asciiTheme="minorBidi" w:hAnsiTheme="minorBidi"/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77" type="#_x0000_t202" style="position:absolute;left:0;text-align:left;margin-left:200.7pt;margin-top:388.15pt;width:94.05pt;height:45.75pt;z-index:251670528" stroked="f">
            <v:textbox>
              <w:txbxContent>
                <w:p w:rsidR="005B11B5" w:rsidRDefault="005B11B5" w:rsidP="005B11B5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/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76" type="#_x0000_t202" style="position:absolute;left:0;text-align:left;margin-left:22.2pt;margin-top:464.65pt;width:115pt;height:45.75pt;z-index:251669504" stroked="f">
            <v:textbox>
              <w:txbxContent>
                <w:p w:rsidR="005B11B5" w:rsidRDefault="005B11B5" w:rsidP="005B11B5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75" type="#_x0000_t202" style="position:absolute;left:0;text-align:left;margin-left:14.75pt;margin-top:538.15pt;width:95.2pt;height:32.25pt;z-index:251668480">
            <v:textbox style="mso-next-textbox:#_x0000_s1075">
              <w:txbxContent>
                <w:p w:rsidR="005B11B5" w:rsidRPr="00B164C2" w:rsidRDefault="005B11B5" w:rsidP="005B11B5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 xml:space="preserve">2.4 </w:t>
                  </w:r>
                  <w:r w:rsidRPr="00B164C2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คืนคำขอผู้มายื่น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74" type="#_x0000_t202" style="position:absolute;left:0;text-align:left;margin-left:-2pt;margin-top:388.15pt;width:166.9pt;height:49.1pt;z-index:251667456;mso-width-relative:margin;mso-height-relative:margin">
            <v:textbox>
              <w:txbxContent>
                <w:p w:rsidR="005B11B5" w:rsidRDefault="005B11B5" w:rsidP="005B11B5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2.3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ผู้ยื่นคำขอแก้ไขข้อบกพร่องภายในระยะเวลาที่กำหนดและนำมายื่นใหม่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73" type="#_x0000_t202" style="position:absolute;left:0;text-align:left;margin-left:2.25pt;margin-top:297.4pt;width:117.3pt;height:46.5pt;z-index:251666432">
            <v:textbox>
              <w:txbxContent>
                <w:p w:rsidR="005B11B5" w:rsidRPr="00F75C1C" w:rsidRDefault="005B11B5" w:rsidP="005B11B5">
                  <w:pPr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 xml:space="preserve">2.2 </w:t>
                  </w:r>
                  <w:r w:rsidRPr="00F75C1C"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  <w:t>มอบสำเนาบันทึกข้อบกพร่องให้ผู้ยื่นคำขอ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72" type="#_x0000_t202" style="position:absolute;left:0;text-align:left;margin-left:2.25pt;margin-top:211.15pt;width:177.85pt;height:48.65pt;z-index:251665408;mso-width-relative:margin;mso-height-relative:margin">
            <v:textbox>
              <w:txbxContent>
                <w:p w:rsidR="005B11B5" w:rsidRDefault="005B11B5" w:rsidP="005B11B5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2.1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เจ้าหน้าที่บันทึกข้อบกพร่องและระยะเวลาแก้ไขพร้อมลงนามรับทราบร่วมกัน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71" type="#_x0000_t202" style="position:absolute;left:0;text-align:left;margin-left:352.25pt;margin-top:166.15pt;width:120.25pt;height:30.75pt;z-index:251664384;mso-width-relative:margin;mso-height-relative:margin" filled="f" stroked="f">
            <v:textbox style="mso-next-textbox:#_x0000_s1071">
              <w:txbxContent>
                <w:p w:rsidR="005B11B5" w:rsidRPr="00F75C1C" w:rsidRDefault="005B11B5" w:rsidP="005B11B5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70" type="#_x0000_t202" style="position:absolute;left:0;text-align:left;margin-left:40.25pt;margin-top:164.65pt;width:134.5pt;height:32.25pt;z-index:251663360;mso-width-relative:margin;mso-height-relative:margin" filled="f" stroked="f">
            <v:textbox style="mso-next-textbox:#_x0000_s1070">
              <w:txbxContent>
                <w:p w:rsidR="005B11B5" w:rsidRPr="00F75C1C" w:rsidRDefault="005B11B5" w:rsidP="005B11B5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68" type="#_x0000_t202" style="position:absolute;left:0;text-align:left;margin-left:302.95pt;margin-top:211.15pt;width:202.55pt;height:49.1pt;z-index:251661312;mso-width-percent:400;mso-width-percent:400;mso-width-relative:margin;mso-height-relative:margin">
            <v:textbox style="mso-next-textbox:#_x0000_s1068">
              <w:txbxContent>
                <w:p w:rsidR="0035609A" w:rsidRPr="00052F03" w:rsidRDefault="005B11B5" w:rsidP="0035609A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 xml:space="preserve">3)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ชำระค่าธรรมเนียมคำขอ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ที่</w:t>
                  </w:r>
                  <w:r w:rsidR="0035609A"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ศูนย์บริการผลิตภัณฑ์สุขภาพเบ็ดเสร็จ สสจ.</w:t>
                  </w:r>
                  <w:r w:rsidR="0035609A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  <w:p w:rsidR="005B11B5" w:rsidRPr="00052F03" w:rsidRDefault="005B11B5" w:rsidP="005B11B5">
                  <w:pPr>
                    <w:rPr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67" type="#_x0000_t202" style="position:absolute;left:0;text-align:left;margin-left:165.3pt;margin-top:93.1pt;width:202.55pt;height:52.1pt;z-index:251660288;mso-width-percent:400;mso-width-percent:400;mso-width-relative:margin;mso-height-relative:margin">
            <v:textbox>
              <w:txbxContent>
                <w:p w:rsidR="005B11B5" w:rsidRPr="00052F03" w:rsidRDefault="005B11B5" w:rsidP="005B11B5">
                  <w:pPr>
                    <w:rPr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052F03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)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เจ้าหน้าที่พิจารณา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ตรวจสอบเอกสารถูกต้อง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 xml:space="preserve"> ครบถ้วน ตามหลักเกณฑ์และเงื่อนไข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 w:rsidR="00544C4A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066" type="#_x0000_t202" style="position:absolute;left:0;text-align:left;margin-left:164.9pt;margin-top:3.8pt;width:202.55pt;height:30.45pt;z-index:251659264;mso-width-percent:400;mso-height-percent:200;mso-width-percent:400;mso-height-percent:200;mso-width-relative:margin;mso-height-relative:margin">
            <v:textbox style="mso-fit-shape-to-text:t">
              <w:txbxContent>
                <w:p w:rsidR="005B11B5" w:rsidRPr="00052F03" w:rsidRDefault="005B11B5" w:rsidP="005B11B5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1)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ผู้ยื่นคำขอติดต่อเจ้าหน้าที่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 ศูนย์บริการผลิตภัณฑ์สุขภาพเบ็ดเสร็จ สสจ.</w:t>
                  </w:r>
                  <w:r w:rsidR="00811D5E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</w:txbxContent>
            </v:textbox>
          </v:shape>
        </w:pict>
      </w: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C4A" w:rsidRDefault="00544C4A" w:rsidP="00C81DB8">
      <w:pPr>
        <w:spacing w:after="0" w:line="240" w:lineRule="auto"/>
      </w:pPr>
      <w:r>
        <w:separator/>
      </w:r>
    </w:p>
  </w:endnote>
  <w:endnote w:type="continuationSeparator" w:id="0">
    <w:p w:rsidR="00544C4A" w:rsidRDefault="00544C4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C4A" w:rsidRDefault="00544C4A" w:rsidP="00C81DB8">
      <w:pPr>
        <w:spacing w:after="0" w:line="240" w:lineRule="auto"/>
      </w:pPr>
      <w:r>
        <w:separator/>
      </w:r>
    </w:p>
  </w:footnote>
  <w:footnote w:type="continuationSeparator" w:id="0">
    <w:p w:rsidR="00544C4A" w:rsidRDefault="00544C4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DA1" w:rsidRDefault="00544C4A" w:rsidP="00C81DB8">
    <w:pPr>
      <w:pStyle w:val="Header"/>
      <w:jc w:val="right"/>
    </w:pPr>
    <w:sdt>
      <w:sdtPr>
        <w:id w:val="779577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609A">
          <w:rPr>
            <w:noProof/>
          </w:rPr>
          <w:t>9</w:t>
        </w:r>
        <w:r>
          <w:rPr>
            <w:noProof/>
          </w:rPr>
          <w:fldChar w:fldCharType="end"/>
        </w:r>
        <w:r w:rsidR="00BB5DA1">
          <w:rPr>
            <w:noProof/>
          </w:rPr>
          <w:t>/</w:t>
        </w:r>
        <w:r w:rsidR="00186DA2">
          <w:rPr>
            <w:noProof/>
          </w:rPr>
          <w:fldChar w:fldCharType="begin"/>
        </w:r>
        <w:r w:rsidR="00BB5DA1">
          <w:rPr>
            <w:noProof/>
          </w:rPr>
          <w:instrText xml:space="preserve"> NUMPAGES  \# "0" \* Arabic </w:instrText>
        </w:r>
        <w:r w:rsidR="00186DA2">
          <w:rPr>
            <w:noProof/>
          </w:rPr>
          <w:fldChar w:fldCharType="separate"/>
        </w:r>
        <w:r w:rsidR="0035609A">
          <w:rPr>
            <w:noProof/>
          </w:rPr>
          <w:t>9</w:t>
        </w:r>
        <w:r w:rsidR="00186DA2">
          <w:rPr>
            <w:noProof/>
          </w:rPr>
          <w:fldChar w:fldCharType="end"/>
        </w:r>
      </w:sdtContent>
    </w:sdt>
  </w:p>
  <w:p w:rsidR="00BB5DA1" w:rsidRDefault="00BB5D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97D06"/>
    <w:rsid w:val="000C2AAC"/>
    <w:rsid w:val="000C466B"/>
    <w:rsid w:val="000F1309"/>
    <w:rsid w:val="00110F0C"/>
    <w:rsid w:val="00115B9F"/>
    <w:rsid w:val="00132E1B"/>
    <w:rsid w:val="00164004"/>
    <w:rsid w:val="0017533B"/>
    <w:rsid w:val="001775DA"/>
    <w:rsid w:val="0018441F"/>
    <w:rsid w:val="00186DA2"/>
    <w:rsid w:val="0019582A"/>
    <w:rsid w:val="001B1C8D"/>
    <w:rsid w:val="001D67DD"/>
    <w:rsid w:val="001E05C0"/>
    <w:rsid w:val="00201E94"/>
    <w:rsid w:val="0020550F"/>
    <w:rsid w:val="00210AAF"/>
    <w:rsid w:val="00216FA4"/>
    <w:rsid w:val="002440E7"/>
    <w:rsid w:val="00261D40"/>
    <w:rsid w:val="00263F10"/>
    <w:rsid w:val="0028295F"/>
    <w:rsid w:val="00290086"/>
    <w:rsid w:val="00291120"/>
    <w:rsid w:val="002B2D62"/>
    <w:rsid w:val="002B3B12"/>
    <w:rsid w:val="002B4D3D"/>
    <w:rsid w:val="002C3E03"/>
    <w:rsid w:val="002F75D1"/>
    <w:rsid w:val="00313D38"/>
    <w:rsid w:val="00313DC6"/>
    <w:rsid w:val="003240F6"/>
    <w:rsid w:val="00352D56"/>
    <w:rsid w:val="00353030"/>
    <w:rsid w:val="0035609A"/>
    <w:rsid w:val="00357299"/>
    <w:rsid w:val="00386CBC"/>
    <w:rsid w:val="00394708"/>
    <w:rsid w:val="003C157C"/>
    <w:rsid w:val="003C25A4"/>
    <w:rsid w:val="003D54BA"/>
    <w:rsid w:val="003E550E"/>
    <w:rsid w:val="003F489A"/>
    <w:rsid w:val="003F4A0D"/>
    <w:rsid w:val="00422EAB"/>
    <w:rsid w:val="00444BFB"/>
    <w:rsid w:val="00452B6B"/>
    <w:rsid w:val="0048689A"/>
    <w:rsid w:val="004C0C85"/>
    <w:rsid w:val="004C3BDE"/>
    <w:rsid w:val="004E30D6"/>
    <w:rsid w:val="004E5749"/>
    <w:rsid w:val="004E651F"/>
    <w:rsid w:val="0050561E"/>
    <w:rsid w:val="00507097"/>
    <w:rsid w:val="00512628"/>
    <w:rsid w:val="005223AF"/>
    <w:rsid w:val="00541A32"/>
    <w:rsid w:val="00544C4A"/>
    <w:rsid w:val="00575FAF"/>
    <w:rsid w:val="00590BE4"/>
    <w:rsid w:val="00593E8D"/>
    <w:rsid w:val="005B11B5"/>
    <w:rsid w:val="005C6B68"/>
    <w:rsid w:val="00600A25"/>
    <w:rsid w:val="006437C0"/>
    <w:rsid w:val="0064558D"/>
    <w:rsid w:val="0065175D"/>
    <w:rsid w:val="00686AAA"/>
    <w:rsid w:val="00687A05"/>
    <w:rsid w:val="006974B7"/>
    <w:rsid w:val="006B37B7"/>
    <w:rsid w:val="006C07C4"/>
    <w:rsid w:val="006C6C22"/>
    <w:rsid w:val="00702928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11D5E"/>
    <w:rsid w:val="008211FB"/>
    <w:rsid w:val="0085230C"/>
    <w:rsid w:val="00862FC5"/>
    <w:rsid w:val="0087182F"/>
    <w:rsid w:val="0087509D"/>
    <w:rsid w:val="008A3CB7"/>
    <w:rsid w:val="008B3521"/>
    <w:rsid w:val="008D7B9E"/>
    <w:rsid w:val="008E2900"/>
    <w:rsid w:val="008E382A"/>
    <w:rsid w:val="00914267"/>
    <w:rsid w:val="00934C64"/>
    <w:rsid w:val="009704DA"/>
    <w:rsid w:val="00982CD7"/>
    <w:rsid w:val="00983E7C"/>
    <w:rsid w:val="0098687F"/>
    <w:rsid w:val="00995D16"/>
    <w:rsid w:val="009A11E7"/>
    <w:rsid w:val="009A1805"/>
    <w:rsid w:val="009A5B51"/>
    <w:rsid w:val="009B06C0"/>
    <w:rsid w:val="009B68CC"/>
    <w:rsid w:val="009B7715"/>
    <w:rsid w:val="009F658B"/>
    <w:rsid w:val="00A05B9B"/>
    <w:rsid w:val="00A10CDA"/>
    <w:rsid w:val="00A13B6C"/>
    <w:rsid w:val="00A27CF4"/>
    <w:rsid w:val="00A42F41"/>
    <w:rsid w:val="00A47E94"/>
    <w:rsid w:val="00AA7734"/>
    <w:rsid w:val="00AC4ACB"/>
    <w:rsid w:val="00AE6A9D"/>
    <w:rsid w:val="00AF4A06"/>
    <w:rsid w:val="00B045FA"/>
    <w:rsid w:val="00B23DA2"/>
    <w:rsid w:val="00B509FC"/>
    <w:rsid w:val="00B95782"/>
    <w:rsid w:val="00BB5DA1"/>
    <w:rsid w:val="00BC5DA7"/>
    <w:rsid w:val="00BF3C6C"/>
    <w:rsid w:val="00BF6CA4"/>
    <w:rsid w:val="00C1539D"/>
    <w:rsid w:val="00C21238"/>
    <w:rsid w:val="00C26ED0"/>
    <w:rsid w:val="00C3045F"/>
    <w:rsid w:val="00C77AEA"/>
    <w:rsid w:val="00C81DB8"/>
    <w:rsid w:val="00C86792"/>
    <w:rsid w:val="00CA51BD"/>
    <w:rsid w:val="00CB06AD"/>
    <w:rsid w:val="00CD3DDC"/>
    <w:rsid w:val="00CE4A67"/>
    <w:rsid w:val="00CE687B"/>
    <w:rsid w:val="00CF27C9"/>
    <w:rsid w:val="00CF68AA"/>
    <w:rsid w:val="00D0421D"/>
    <w:rsid w:val="00D1127F"/>
    <w:rsid w:val="00D13F2E"/>
    <w:rsid w:val="00D239AD"/>
    <w:rsid w:val="00D2626C"/>
    <w:rsid w:val="00D3016A"/>
    <w:rsid w:val="00D317AD"/>
    <w:rsid w:val="00D3772B"/>
    <w:rsid w:val="00D5060E"/>
    <w:rsid w:val="00D51311"/>
    <w:rsid w:val="00D7622E"/>
    <w:rsid w:val="00DA35EB"/>
    <w:rsid w:val="00DB009A"/>
    <w:rsid w:val="00DE612C"/>
    <w:rsid w:val="00E00F3F"/>
    <w:rsid w:val="00E01AA0"/>
    <w:rsid w:val="00E06DC1"/>
    <w:rsid w:val="00E15903"/>
    <w:rsid w:val="00E279FB"/>
    <w:rsid w:val="00E33AD5"/>
    <w:rsid w:val="00E56012"/>
    <w:rsid w:val="00E668EE"/>
    <w:rsid w:val="00E90756"/>
    <w:rsid w:val="00E97AE3"/>
    <w:rsid w:val="00EA6950"/>
    <w:rsid w:val="00EB413E"/>
    <w:rsid w:val="00EB5853"/>
    <w:rsid w:val="00EC08A9"/>
    <w:rsid w:val="00EF0DAF"/>
    <w:rsid w:val="00EF3A4E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94"/>
        <o:r id="V:Rule2" type="connector" idref="#_x0000_s1093"/>
        <o:r id="V:Rule3" type="connector" idref="#_x0000_s1085"/>
        <o:r id="V:Rule4" type="connector" idref="#_x0000_s1086"/>
        <o:r id="V:Rule5" type="connector" idref="#_x0000_s1082"/>
        <o:r id="V:Rule6" type="connector" idref="#_x0000_s1089"/>
        <o:r id="V:Rule7" type="connector" idref="#_x0000_s1084"/>
        <o:r id="V:Rule8" type="connector" idref="#_x0000_s1090"/>
        <o:r id="V:Rule9" type="connector" idref="#_x0000_s1083"/>
        <o:r id="V:Rule10" type="connector" idref="#_x0000_s1097"/>
        <o:r id="V:Rule11" type="connector" idref="#_x0000_s1087"/>
        <o:r id="V:Rule12" type="connector" idref="#_x0000_s1088"/>
        <o:r id="V:Rule13" type="connector" idref="#_x0000_s1095"/>
        <o:r id="V:Rule14" type="connector" idref="#_x0000_s1091"/>
        <o:r id="V:Rule15" type="connector" idref="#_x0000_s109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1512-F868-4A16-A109-A88843B9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60</TotalTime>
  <Pages>9</Pages>
  <Words>1157</Words>
  <Characters>6599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13</cp:revision>
  <cp:lastPrinted>2015-07-02T07:35:00Z</cp:lastPrinted>
  <dcterms:created xsi:type="dcterms:W3CDTF">2015-06-22T10:43:00Z</dcterms:created>
  <dcterms:modified xsi:type="dcterms:W3CDTF">2015-07-09T15:47:00Z</dcterms:modified>
</cp:coreProperties>
</file>